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898" w:rsidRDefault="006A1898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JON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6A1898" w:rsidRDefault="001D5719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Rewley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Abbey, near Oxford.</w:t>
      </w:r>
    </w:p>
    <w:p w:rsidR="006A1898" w:rsidRDefault="006A1898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898" w:rsidRDefault="006A1898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898" w:rsidRDefault="006A1898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the Bishop.</w:t>
      </w:r>
    </w:p>
    <w:p w:rsidR="006A1898" w:rsidRDefault="006A1898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 </w:t>
      </w:r>
      <w:proofErr w:type="gramStart"/>
      <w:r>
        <w:rPr>
          <w:rFonts w:ascii="Times New Roman" w:hAnsi="Times New Roman" w:cs="Times New Roman"/>
          <w:sz w:val="24"/>
          <w:szCs w:val="24"/>
        </w:rPr>
        <w:t>“ part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p.106)</w:t>
      </w:r>
    </w:p>
    <w:p w:rsidR="001D5719" w:rsidRDefault="001D5719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</w:t>
      </w:r>
      <w:r>
        <w:rPr>
          <w:rFonts w:ascii="Times New Roman" w:hAnsi="Times New Roman" w:cs="Times New Roman"/>
          <w:sz w:val="24"/>
          <w:szCs w:val="24"/>
        </w:rPr>
        <w:tab/>
        <w:t>He was ordained sub-deacon in the same place by the Bishop.</w:t>
      </w:r>
    </w:p>
    <w:p w:rsidR="001D5719" w:rsidRDefault="001D5719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(ibid.p.108)</w:t>
      </w:r>
    </w:p>
    <w:p w:rsidR="00223C7F" w:rsidRDefault="00223C7F" w:rsidP="00223C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</w:t>
      </w:r>
    </w:p>
    <w:p w:rsidR="00223C7F" w:rsidRDefault="00223C7F" w:rsidP="00223C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Bishop.</w:t>
      </w:r>
    </w:p>
    <w:p w:rsidR="00223C7F" w:rsidRDefault="00223C7F" w:rsidP="00223C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p.111)</w:t>
      </w:r>
    </w:p>
    <w:p w:rsidR="00223C7F" w:rsidRDefault="00223C7F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898" w:rsidRDefault="006A1898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898" w:rsidRDefault="006A1898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5719" w:rsidRDefault="001D5719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May 2016</w:t>
      </w:r>
    </w:p>
    <w:p w:rsidR="00223C7F" w:rsidRPr="00572529" w:rsidRDefault="00223C7F" w:rsidP="006A18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2016</w:t>
      </w:r>
      <w:bookmarkStart w:id="0" w:name="_GoBack"/>
      <w:bookmarkEnd w:id="0"/>
    </w:p>
    <w:p w:rsidR="006B2F86" w:rsidRPr="006A1898" w:rsidRDefault="00223C7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A18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898" w:rsidRDefault="006A1898" w:rsidP="00E71FC3">
      <w:pPr>
        <w:spacing w:after="0" w:line="240" w:lineRule="auto"/>
      </w:pPr>
      <w:r>
        <w:separator/>
      </w:r>
    </w:p>
  </w:endnote>
  <w:endnote w:type="continuationSeparator" w:id="0">
    <w:p w:rsidR="006A1898" w:rsidRDefault="006A18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898" w:rsidRDefault="006A1898" w:rsidP="00E71FC3">
      <w:pPr>
        <w:spacing w:after="0" w:line="240" w:lineRule="auto"/>
      </w:pPr>
      <w:r>
        <w:separator/>
      </w:r>
    </w:p>
  </w:footnote>
  <w:footnote w:type="continuationSeparator" w:id="0">
    <w:p w:rsidR="006A1898" w:rsidRDefault="006A18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898"/>
    <w:rsid w:val="001D5719"/>
    <w:rsid w:val="00223C7F"/>
    <w:rsid w:val="006A189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ADB4B"/>
  <w15:chartTrackingRefBased/>
  <w15:docId w15:val="{C7397E3F-86A1-4765-BEEB-ED754AEC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2016-04-19T12:36:00Z</dcterms:created>
  <dcterms:modified xsi:type="dcterms:W3CDTF">2016-09-12T07:12:00Z</dcterms:modified>
</cp:coreProperties>
</file>